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70" w:rsidRDefault="00C84970" w:rsidP="00043BD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城市房屋所有权（法人）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受托人的身份证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城市房屋所有权凭证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拟办理公证的授权委托书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公证处可代拟授权委托书。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法人股东会（董事会）决议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处分财产时需提供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84970" w:rsidRDefault="00C84970" w:rsidP="00C84970">
      <w:pPr>
        <w:spacing w:beforeLines="50" w:afterLines="50"/>
        <w:ind w:firstLineChars="200" w:firstLine="31680"/>
        <w:jc w:val="center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 xml:space="preserve"> </w:t>
      </w:r>
    </w:p>
    <w:p w:rsidR="00C84970" w:rsidRDefault="00C84970" w:rsidP="00043BD3">
      <w:pPr>
        <w:spacing w:beforeLines="50" w:afterLines="50"/>
        <w:ind w:firstLineChars="200" w:firstLine="31680"/>
        <w:jc w:val="center"/>
        <w:rPr>
          <w:rFonts w:ascii="黑体" w:eastAsia="黑体" w:hAnsi="黑体" w:cs="黑体"/>
          <w:sz w:val="21"/>
          <w:szCs w:val="21"/>
        </w:rPr>
      </w:pPr>
    </w:p>
    <w:p w:rsidR="00C84970" w:rsidRDefault="00C84970" w:rsidP="00043BD3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城市房屋所有权（自然人）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90"/>
        <w:gridCol w:w="2734"/>
        <w:gridCol w:w="1433"/>
        <w:gridCol w:w="1433"/>
        <w:gridCol w:w="1222"/>
      </w:tblGrid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城市房屋所有权凭证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拟办理公证的授权委托书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公证处可代拟授权委托书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受托人的身份证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申请人的婚姻状况材料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真实有效；如处分夫妻共有财产需配偶到场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C8497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84970" w:rsidRDefault="00C84970" w:rsidP="008A0557">
      <w:pPr>
        <w:spacing w:beforeLines="100" w:afterLines="50"/>
        <w:outlineLvl w:val="2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 xml:space="preserve">    </w:t>
      </w:r>
    </w:p>
    <w:p w:rsidR="00C84970" w:rsidRDefault="00C84970" w:rsidP="008A0557">
      <w:pPr>
        <w:spacing w:beforeLines="100" w:afterLines="50"/>
        <w:outlineLvl w:val="2"/>
        <w:rPr>
          <w:rFonts w:ascii="黑体" w:eastAsia="黑体" w:hAnsi="黑体" w:cs="Times New Roman"/>
          <w:sz w:val="21"/>
          <w:szCs w:val="21"/>
        </w:rPr>
      </w:pPr>
    </w:p>
    <w:p w:rsidR="00C84970" w:rsidRDefault="00C84970" w:rsidP="008A055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C84970" w:rsidRDefault="00C84970" w:rsidP="008A055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C84970" w:rsidRDefault="00C84970" w:rsidP="008A0557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C8497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8497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8497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8497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970" w:rsidRDefault="00C84970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84970" w:rsidRDefault="00C8497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C84970" w:rsidRDefault="00C84970">
      <w:pPr>
        <w:rPr>
          <w:rFonts w:cs="Times New Roman"/>
        </w:rPr>
      </w:pPr>
    </w:p>
    <w:sectPr w:rsidR="00C84970" w:rsidSect="00D25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E6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5FFA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3BD3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6FF7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6169"/>
    <w:rsid w:val="000F7CEF"/>
    <w:rsid w:val="001003AA"/>
    <w:rsid w:val="00101377"/>
    <w:rsid w:val="00101E7E"/>
    <w:rsid w:val="001028D5"/>
    <w:rsid w:val="00102FBA"/>
    <w:rsid w:val="001037EE"/>
    <w:rsid w:val="00110E42"/>
    <w:rsid w:val="00113086"/>
    <w:rsid w:val="00114C78"/>
    <w:rsid w:val="001172F1"/>
    <w:rsid w:val="00120622"/>
    <w:rsid w:val="001225E9"/>
    <w:rsid w:val="00123634"/>
    <w:rsid w:val="00124F7A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2EFF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268E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1405"/>
    <w:rsid w:val="00222CAB"/>
    <w:rsid w:val="00222FF5"/>
    <w:rsid w:val="00223F9C"/>
    <w:rsid w:val="0022546F"/>
    <w:rsid w:val="0022603C"/>
    <w:rsid w:val="0022608E"/>
    <w:rsid w:val="002278C5"/>
    <w:rsid w:val="002310E1"/>
    <w:rsid w:val="00235E76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1E6D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6E25"/>
    <w:rsid w:val="002E77C2"/>
    <w:rsid w:val="002F000F"/>
    <w:rsid w:val="002F06EC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70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0DE"/>
    <w:rsid w:val="00332927"/>
    <w:rsid w:val="00332CF7"/>
    <w:rsid w:val="00335342"/>
    <w:rsid w:val="003362BA"/>
    <w:rsid w:val="00337011"/>
    <w:rsid w:val="003413A3"/>
    <w:rsid w:val="003459B4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3E5F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958"/>
    <w:rsid w:val="00504B36"/>
    <w:rsid w:val="00506544"/>
    <w:rsid w:val="0050753E"/>
    <w:rsid w:val="0050760D"/>
    <w:rsid w:val="0050787E"/>
    <w:rsid w:val="00510867"/>
    <w:rsid w:val="0051105F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163AF"/>
    <w:rsid w:val="005227BE"/>
    <w:rsid w:val="00522E71"/>
    <w:rsid w:val="00524B4F"/>
    <w:rsid w:val="005279BD"/>
    <w:rsid w:val="0053130E"/>
    <w:rsid w:val="00532FAA"/>
    <w:rsid w:val="00534077"/>
    <w:rsid w:val="005340DF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0841"/>
    <w:rsid w:val="00571FF5"/>
    <w:rsid w:val="00573028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97F4B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C7C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65FB8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54D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2C76"/>
    <w:rsid w:val="006E5C63"/>
    <w:rsid w:val="006E7573"/>
    <w:rsid w:val="006E777A"/>
    <w:rsid w:val="006F627F"/>
    <w:rsid w:val="006F6BA7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299D"/>
    <w:rsid w:val="00835DEB"/>
    <w:rsid w:val="0084013E"/>
    <w:rsid w:val="00842B7A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0557"/>
    <w:rsid w:val="008A1984"/>
    <w:rsid w:val="008A4D40"/>
    <w:rsid w:val="008A6661"/>
    <w:rsid w:val="008B1B50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EE6"/>
    <w:rsid w:val="008D338B"/>
    <w:rsid w:val="008D4BBB"/>
    <w:rsid w:val="008E0624"/>
    <w:rsid w:val="008E43A3"/>
    <w:rsid w:val="008E4B56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0C1A"/>
    <w:rsid w:val="00931DF2"/>
    <w:rsid w:val="00934B4C"/>
    <w:rsid w:val="009370AF"/>
    <w:rsid w:val="0094060A"/>
    <w:rsid w:val="00940909"/>
    <w:rsid w:val="0094187D"/>
    <w:rsid w:val="00945A55"/>
    <w:rsid w:val="00945B8A"/>
    <w:rsid w:val="0094752A"/>
    <w:rsid w:val="0095044D"/>
    <w:rsid w:val="00950E86"/>
    <w:rsid w:val="0095161B"/>
    <w:rsid w:val="00951E0C"/>
    <w:rsid w:val="0095350B"/>
    <w:rsid w:val="00954303"/>
    <w:rsid w:val="00957F49"/>
    <w:rsid w:val="00961298"/>
    <w:rsid w:val="0096190C"/>
    <w:rsid w:val="00963782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927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3D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2AF8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B42"/>
    <w:rsid w:val="00A80D65"/>
    <w:rsid w:val="00A83277"/>
    <w:rsid w:val="00A8340A"/>
    <w:rsid w:val="00A83D93"/>
    <w:rsid w:val="00A86140"/>
    <w:rsid w:val="00A8656D"/>
    <w:rsid w:val="00A86E69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345D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6D20"/>
    <w:rsid w:val="00B27DBA"/>
    <w:rsid w:val="00B3039E"/>
    <w:rsid w:val="00B30745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1B2C"/>
    <w:rsid w:val="00BF24AE"/>
    <w:rsid w:val="00BF44E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2FDB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84970"/>
    <w:rsid w:val="00C90D37"/>
    <w:rsid w:val="00C9419D"/>
    <w:rsid w:val="00C94F10"/>
    <w:rsid w:val="00C97254"/>
    <w:rsid w:val="00CA0BBF"/>
    <w:rsid w:val="00CA10D6"/>
    <w:rsid w:val="00CA11BD"/>
    <w:rsid w:val="00CA1289"/>
    <w:rsid w:val="00CA38AD"/>
    <w:rsid w:val="00CA5916"/>
    <w:rsid w:val="00CA5E9F"/>
    <w:rsid w:val="00CA5F13"/>
    <w:rsid w:val="00CB1055"/>
    <w:rsid w:val="00CB3817"/>
    <w:rsid w:val="00CB7C50"/>
    <w:rsid w:val="00CC2E5B"/>
    <w:rsid w:val="00CC3839"/>
    <w:rsid w:val="00CC54A2"/>
    <w:rsid w:val="00CD05B1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8CF"/>
    <w:rsid w:val="00D12F94"/>
    <w:rsid w:val="00D13779"/>
    <w:rsid w:val="00D14D6E"/>
    <w:rsid w:val="00D14E4F"/>
    <w:rsid w:val="00D208CB"/>
    <w:rsid w:val="00D20C78"/>
    <w:rsid w:val="00D213EF"/>
    <w:rsid w:val="00D21E82"/>
    <w:rsid w:val="00D2537D"/>
    <w:rsid w:val="00D254BA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6A8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A53B5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15B86"/>
    <w:rsid w:val="00E213EC"/>
    <w:rsid w:val="00E218DF"/>
    <w:rsid w:val="00E21AA7"/>
    <w:rsid w:val="00E223A3"/>
    <w:rsid w:val="00E2335E"/>
    <w:rsid w:val="00E24408"/>
    <w:rsid w:val="00E253E0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1D25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450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0BC0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1815"/>
    <w:rsid w:val="00F31A80"/>
    <w:rsid w:val="00F3206F"/>
    <w:rsid w:val="00F326F6"/>
    <w:rsid w:val="00F34348"/>
    <w:rsid w:val="00F359DF"/>
    <w:rsid w:val="00F36194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D4B41"/>
    <w:rsid w:val="00FE3925"/>
    <w:rsid w:val="00FE7B67"/>
    <w:rsid w:val="00FF011C"/>
    <w:rsid w:val="00FF0F00"/>
    <w:rsid w:val="00FF1276"/>
    <w:rsid w:val="00FF2431"/>
    <w:rsid w:val="00FF3A76"/>
    <w:rsid w:val="00FF5598"/>
    <w:rsid w:val="00FF57A2"/>
    <w:rsid w:val="00FF7888"/>
    <w:rsid w:val="00FF7A6A"/>
    <w:rsid w:val="00FF7E78"/>
    <w:rsid w:val="5DA17326"/>
    <w:rsid w:val="650C291D"/>
    <w:rsid w:val="6DDF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4BA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D254BA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54BA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D254B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54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182</Words>
  <Characters>1038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7</cp:revision>
  <dcterms:created xsi:type="dcterms:W3CDTF">2018-07-21T12:27:00Z</dcterms:created>
  <dcterms:modified xsi:type="dcterms:W3CDTF">2018-08-04T03:37:00Z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